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22A0C" w14:textId="77777777" w:rsidR="00593A77" w:rsidRDefault="00593A77" w:rsidP="00593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MARAYS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7D3CEB9" w14:textId="77777777" w:rsidR="00593A77" w:rsidRDefault="00593A77" w:rsidP="00593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03AE6A2D" w14:textId="77777777" w:rsidR="00593A77" w:rsidRDefault="00593A77" w:rsidP="00593A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2BE117" w14:textId="77777777" w:rsidR="00593A77" w:rsidRDefault="00593A77" w:rsidP="00593A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6717A9" w14:textId="77777777" w:rsidR="00593A77" w:rsidRDefault="00593A77" w:rsidP="00593A77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01035BE1" w14:textId="77777777" w:rsidR="00593A77" w:rsidRDefault="00593A77" w:rsidP="00593A7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8E88407" w14:textId="77777777" w:rsidR="00593A77" w:rsidRDefault="00593A77" w:rsidP="00593A7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0B1DF0B7" w14:textId="77777777" w:rsidR="00593A77" w:rsidRDefault="00593A77" w:rsidP="00593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6A8585A" w14:textId="77777777" w:rsidR="00593A77" w:rsidRDefault="00593A77" w:rsidP="00593A7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522D31" w14:textId="77777777" w:rsidR="00593A77" w:rsidRDefault="00593A77" w:rsidP="00593A7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September 2022</w:t>
      </w:r>
    </w:p>
    <w:p w14:paraId="20C286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B251A" w14:textId="77777777" w:rsidR="00593A77" w:rsidRDefault="00593A77" w:rsidP="009139A6">
      <w:r>
        <w:separator/>
      </w:r>
    </w:p>
  </w:endnote>
  <w:endnote w:type="continuationSeparator" w:id="0">
    <w:p w14:paraId="402D1E89" w14:textId="77777777" w:rsidR="00593A77" w:rsidRDefault="00593A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9A0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1D0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4CE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1C231" w14:textId="77777777" w:rsidR="00593A77" w:rsidRDefault="00593A77" w:rsidP="009139A6">
      <w:r>
        <w:separator/>
      </w:r>
    </w:p>
  </w:footnote>
  <w:footnote w:type="continuationSeparator" w:id="0">
    <w:p w14:paraId="214A1035" w14:textId="77777777" w:rsidR="00593A77" w:rsidRDefault="00593A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8D3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2FE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4F4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A77"/>
    <w:rsid w:val="000666E0"/>
    <w:rsid w:val="002510B7"/>
    <w:rsid w:val="00593A7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6C1ED"/>
  <w15:chartTrackingRefBased/>
  <w15:docId w15:val="{E1CFBFE9-44AB-467A-B301-E933CB78A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2022-09-24T20:30:00Z</dcterms:created>
  <dcterms:modified xsi:type="dcterms:W3CDTF">2022-09-24T20:31:00Z</dcterms:modified>
</cp:coreProperties>
</file>